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655" w:rsidRDefault="009C0655" w:rsidP="00234884">
      <w:pPr>
        <w:pStyle w:val="Head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ADI</w:t>
      </w:r>
      <w:r>
        <w:rPr>
          <w:b/>
          <w:bCs/>
          <w:sz w:val="20"/>
          <w:szCs w:val="20"/>
        </w:rPr>
        <w:tab/>
        <w:t xml:space="preserve">                                                                                                                                         10.01.2011</w:t>
      </w:r>
    </w:p>
    <w:p w:rsidR="009C0655" w:rsidRDefault="009C0655" w:rsidP="00234884">
      <w:pPr>
        <w:pStyle w:val="Head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SOYADI</w:t>
      </w:r>
    </w:p>
    <w:p w:rsidR="009C0655" w:rsidRDefault="009C0655" w:rsidP="00234884">
      <w:pPr>
        <w:pStyle w:val="Header"/>
        <w:jc w:val="center"/>
        <w:rPr>
          <w:b/>
          <w:bCs/>
          <w:sz w:val="20"/>
          <w:szCs w:val="20"/>
        </w:rPr>
      </w:pPr>
    </w:p>
    <w:p w:rsidR="009C0655" w:rsidRPr="008B6AFB" w:rsidRDefault="009C0655" w:rsidP="00234884">
      <w:pPr>
        <w:pStyle w:val="Header"/>
        <w:jc w:val="center"/>
        <w:rPr>
          <w:b/>
          <w:bCs/>
          <w:sz w:val="20"/>
          <w:szCs w:val="20"/>
        </w:rPr>
      </w:pPr>
      <w:r w:rsidRPr="00917E9F">
        <w:rPr>
          <w:b/>
          <w:bCs/>
          <w:sz w:val="20"/>
          <w:szCs w:val="20"/>
        </w:rPr>
        <w:t>2010-2</w:t>
      </w:r>
      <w:r>
        <w:rPr>
          <w:b/>
          <w:bCs/>
          <w:sz w:val="20"/>
          <w:szCs w:val="20"/>
        </w:rPr>
        <w:t>011 EĞİTİM ÖĞRETİM YILI TURGUT ÖZAL</w:t>
      </w:r>
      <w:r w:rsidRPr="00917E9F">
        <w:rPr>
          <w:b/>
          <w:bCs/>
          <w:sz w:val="20"/>
          <w:szCs w:val="20"/>
        </w:rPr>
        <w:t xml:space="preserve"> İLKÖĞRETİM OKULU 4</w:t>
      </w:r>
      <w:r>
        <w:rPr>
          <w:b/>
          <w:bCs/>
          <w:sz w:val="20"/>
          <w:szCs w:val="20"/>
        </w:rPr>
        <w:t xml:space="preserve">/ A.SINIFI                 </w:t>
      </w:r>
      <w:r w:rsidRPr="00917E9F">
        <w:rPr>
          <w:b/>
          <w:bCs/>
          <w:sz w:val="20"/>
          <w:szCs w:val="20"/>
        </w:rPr>
        <w:t>SOSYAL BİLGİLER 1.DÖNEM 3.YAZILI SORULARI</w:t>
      </w:r>
      <w:r>
        <w:rPr>
          <w:b/>
          <w:bCs/>
          <w:sz w:val="20"/>
          <w:szCs w:val="20"/>
        </w:rPr>
        <w:t xml:space="preserve">                 </w:t>
      </w:r>
    </w:p>
    <w:tbl>
      <w:tblPr>
        <w:tblpPr w:leftFromText="141" w:rightFromText="141" w:vertAnchor="text" w:horzAnchor="margin" w:tblpXSpec="center" w:tblpY="60"/>
        <w:tblW w:w="11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38"/>
        <w:gridCol w:w="5982"/>
      </w:tblGrid>
      <w:tr w:rsidR="009C0655" w:rsidRPr="004F52D3">
        <w:tc>
          <w:tcPr>
            <w:tcW w:w="5758" w:type="dxa"/>
          </w:tcPr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  <w:ind w:firstLine="60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 xml:space="preserve">1-   Aşağıdaki ifadelerden doğru olanların başına “ </w:t>
            </w:r>
            <w:r w:rsidRPr="004F52D3">
              <w:rPr>
                <w:rFonts w:ascii="Cambria" w:hAnsi="Cambria" w:cs="Cambria"/>
                <w:b/>
                <w:bCs/>
              </w:rPr>
              <w:t>D</w:t>
            </w:r>
            <w:r w:rsidRPr="004F52D3">
              <w:rPr>
                <w:rFonts w:ascii="Cambria" w:hAnsi="Cambria" w:cs="Cambria"/>
              </w:rPr>
              <w:t xml:space="preserve">” yanlış olanların başına “ </w:t>
            </w:r>
            <w:r w:rsidRPr="004F52D3">
              <w:rPr>
                <w:rFonts w:ascii="Cambria" w:hAnsi="Cambria" w:cs="Cambria"/>
                <w:b/>
                <w:bCs/>
              </w:rPr>
              <w:t>Y</w:t>
            </w:r>
            <w:r w:rsidRPr="004F52D3">
              <w:rPr>
                <w:rFonts w:ascii="Cambria" w:hAnsi="Cambria" w:cs="Cambria"/>
              </w:rPr>
              <w:t>” harfini koyunuz.(10x2=20)</w:t>
            </w:r>
          </w:p>
          <w:p w:rsidR="009C0655" w:rsidRPr="004F52D3" w:rsidRDefault="009C0655" w:rsidP="004F52D3">
            <w:pPr>
              <w:pStyle w:val="ListParagraph"/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Farklılıklara karşı saygılı olunmalıdır.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Saç rengi fiziksel özelliklerdendir.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Hava gözlemleri Devlet Meteoroloji İşler Müdürlüğü tarafında yapılır.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‘’Horon’’ Karadeniz Bölgesi’ne özgü bir oyundur.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 Deprem, sel, çığ gibi doğa olayları gerekli önlemler alınmadığından afete dönüşür.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Hayvanlar birer doğal unsurdur.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İnsanlar için giyinme, beslenme, barınma gibi ihtiyaçlar zorunlu ihtiyaçlardır.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) Pusulanın koyu renkli ucu daima güneyi gösterir.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  ) Baraj, köprü, yol doğal unsurlara örnektir.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     ) Cumhuriyet 1930 yılında ilan edilmiştir.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2- Aşağıda verilen cümlelerdeki boşluklara uygun olan sözcüğü yerleştiriniz?(10x2=20 )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( deprem çantası- kroki - hava -  kuzeyi – deprem – termometre – sabitlenmesi – doğal unsurları – sismograf – kuzeydoğu )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Kuzey ile doğu ana yönleri arasındaki  ara yöne …………………………………………….diyoruz.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Deprem süresini ve büyüklüğünü ölçen alete ……………………………………………….denir.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 xml:space="preserve">Doğada kendiliğinde bulunan hava,su, ve toprak ile bitkiler ve hayvanlar …................................                                            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 xml:space="preserve">       Oluşturur.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Cambria"/>
              </w:rPr>
            </w:pPr>
            <w:r w:rsidRPr="004F52D3">
              <w:rPr>
                <w:rFonts w:ascii="Cambria" w:hAnsi="Cambria" w:cs="Cambria"/>
              </w:rPr>
              <w:t>Üzerimize devrilebilecek mobilyaların duvara ……………………………………………gerekir.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4F52D3">
              <w:rPr>
                <w:rFonts w:ascii="Cambria" w:hAnsi="Cambria" w:cs="Cambria"/>
              </w:rPr>
              <w:t>Sıcaklıkları…………………………….……….ile ölçeriz</w:t>
            </w:r>
            <w:r w:rsidRPr="004F52D3">
              <w:t>.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4F52D3">
              <w:t>Yerkabuğundan meydana gelen titreşim  ve sarsıntılara ……………………………………………..denir.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</w:tc>
        <w:tc>
          <w:tcPr>
            <w:tcW w:w="5762" w:type="dxa"/>
          </w:tcPr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4F52D3">
              <w:t>Pusulanın renkli ucu daima …………………………..gösterir.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4F52D3">
              <w:t>Sıcaklık,yağış,rüzgar birer …………………………..olayıdır.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4F52D3">
              <w:t>Bir yerin kuşbakışı görünüşünün kağıt üzerine kabataslak çizilmesine ……………………………….denir.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4F52D3">
              <w:t>Deprem öncesinden yapacağımız hazırlıklarından biri de…………………………………………………….hazırlamaktır.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Aşağıdaki sorularda doğru seçeneği işaretleyiniz.(15x4=60)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3- Aşağıdakilerden hangisi milli kültürümüzü yansıtan öğelerden biri değildir?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A)  Halk oyunları                B) Kına gecesi                                                                             C) Türküler                    D) Mezuniyet balosu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4- Ermeniler→Doğu Cephesi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    Japonlar →  Kuzey Cephesi 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    Fransızlar→ Güney Cephesi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    Yunanlılar→ Batı Cephesi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Yukarıdaki tabloda ülkemizi işgal eden devletler ve devletlerle savaşılan cepheler verilmiştir.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      Bu tabloda hangi devlet yer almamalıdır? 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  <w:r w:rsidRPr="004F52D3">
              <w:t>Japonlar      B)Fransızlar  C)Ermeniler    D) Yunanlılar</w:t>
            </w:r>
          </w:p>
          <w:p w:rsidR="009C0655" w:rsidRPr="004F52D3" w:rsidRDefault="009C0655" w:rsidP="004F52D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" o:spid="_x0000_s1026" type="#_x0000_t75" alt="http://t3.gstatic.com/images?q=tbn:dVZnU7Ol_pZeNM:" href="http://www.google.com.tr/imgres?imgurl=http://www.multimsn.net/images/yildiz26.gif&amp;imgrefurl=http://www.dostlaryeri.com/forum/yildiz-gifleri-t14367.html&amp;usg=__bydfjy8gF63Zrsl0GoHloIx2yKs=&amp;h=350&amp;w=350&amp;sz=98&amp;hl=tr&amp;start=76&amp;zoom=1&amp;itbs=1&amp;tbnid=dVZnU7Ol_pZeNM:&amp;tbnh=120&amp;tbnw=120&amp;prev=/images?q=y%C4%B1ld%C4%B1z&amp;start=60&amp;hl=tr&amp;safe=active&amp;sa=N&amp;gbv=2&amp;ndsp=20&amp;tbs=isc" style="position:absolute;margin-left:144.05pt;margin-top:15.8pt;width:28.5pt;height:13.5pt;z-index:251650048;visibility:visible" o:button="t">
                  <v:fill o:detectmouseclick="t"/>
                  <v:imagedata r:id="rId7" o:title=""/>
                  <w10:wrap type="square"/>
                </v:shape>
              </w:pict>
            </w:r>
          </w:p>
          <w:p w:rsidR="009C0655" w:rsidRPr="004F52D3" w:rsidRDefault="009C0655" w:rsidP="004F52D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27" type="#_x0000_t75" alt="http://t3.gstatic.com/images?q=tbn:RcHnEbHWA-gR7M:" href="http://www.google.com.tr/imgres?imgurl=http://www.baylar.net/diger_resimler/ay.jpg&amp;imgrefurl=http://www.baylar.net/Ay_resimleri.html&amp;usg=__TkAhVos_sSBb6K2A0ZrtohvjKKY=&amp;h=296&amp;w=300&amp;sz=15&amp;hl=tr&amp;start=17&amp;zoom=1&amp;itbs=1&amp;tbnid=RcHnEbHWA-gR7M:&amp;tbnh=114&amp;tbnw=116&amp;prev=/images?q=ay&amp;hl=tr&amp;safe=active&amp;sa=G&amp;gbv=2&amp;tbs=isc" style="position:absolute;margin-left:50.3pt;margin-top:2.35pt;width:22.5pt;height:22.5pt;z-index:251651072;visibility:visible" o:button="t">
                  <v:fill o:detectmouseclick="t"/>
                  <v:imagedata r:id="rId8" o:title=""/>
                  <w10:wrap type="square"/>
                </v:shape>
              </w:pict>
            </w:r>
            <w:r w:rsidRPr="004F52D3">
              <w:t xml:space="preserve">5- 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4" o:spid="_x0000_s1028" type="#_x0000_t75" alt="Tam boyutlu görseli göster" href="http://www.gulengunesanaokulu.com/images/gulen-gunes." style="position:absolute;margin-left:99.05pt;margin-top:-24.5pt;width:19.5pt;height:22.5pt;z-index:251649024;visibility:visible" o:button="t">
                  <v:fill o:detectmouseclick="t"/>
                  <v:imagedata r:id="rId9" o:title=""/>
                  <w10:wrap type="square"/>
                </v:shape>
              </w:pict>
            </w:r>
          </w:p>
          <w:p w:rsidR="009C0655" w:rsidRPr="004F52D3" w:rsidRDefault="009C0655" w:rsidP="004F52D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9" type="#_x0000_t75" alt="Tam boyutlu görseli göster" href="http://www.gulengunesanaokulu.com/images/gulen-gunes." style="position:absolute;margin-left:79.55pt;margin-top:119.6pt;width:19.5pt;height:22.5pt;z-index:251663360;visibility:visible" o:button="t">
                  <v:fill o:detectmouseclick="t"/>
                  <v:imagedata r:id="rId9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75" alt="http://t3.gstatic.com/images?q=tbn:RcHnEbHWA-gR7M:" href="http://www.google.com.tr/imgres?imgurl=http://www.baylar.net/diger_resimler/ay.jpg&amp;imgrefurl=http://www.baylar.net/Ay_resimleri.html&amp;usg=__TkAhVos_sSBb6K2A0ZrtohvjKKY=&amp;h=296&amp;w=300&amp;sz=15&amp;hl=tr&amp;start=17&amp;zoom=1&amp;itbs=1&amp;tbnid=RcHnEbHWA-gR7M:&amp;tbnh=114&amp;tbnw=116&amp;prev=/images?q=ay&amp;hl=tr&amp;safe=active&amp;sa=G&amp;gbv=2&amp;tbs=isc" style="position:absolute;margin-left:34.55pt;margin-top:28.1pt;width:27pt;height:22.5pt;z-index:251657216;visibility:visible" o:button="t">
                  <v:fill o:detectmouseclick="t"/>
                  <v:imagedata r:id="rId8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75" alt="Tam boyutlu görseli göster" href="http://www.gulengunesanaokulu.com/images/gulen-gunes." style="position:absolute;margin-left:79.55pt;margin-top:28.1pt;width:19.5pt;height:22.5pt;z-index:251656192;visibility:visible" o:button="t">
                  <v:fill o:detectmouseclick="t"/>
                  <v:imagedata r:id="rId9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75" alt="http://t3.gstatic.com/images?q=tbn:dVZnU7Ol_pZeNM:" href="http://www.google.com.tr/imgres?imgurl=http://www.multimsn.net/images/yildiz26.gif&amp;imgrefurl=http://www.dostlaryeri.com/forum/yildiz-gifleri-t14367.html&amp;usg=__bydfjy8gF63Zrsl0GoHloIx2yKs=&amp;h=350&amp;w=350&amp;sz=98&amp;hl=tr&amp;start=76&amp;zoom=1&amp;itbs=1&amp;tbnid=dVZnU7Ol_pZeNM:&amp;tbnh=120&amp;tbnw=120&amp;prev=/images?q=y%C4%B1ld%C4%B1z&amp;start=60&amp;hl=tr&amp;safe=active&amp;sa=N&amp;gbv=2&amp;ndsp=20&amp;tbs=isc" style="position:absolute;margin-left:115.55pt;margin-top:28.1pt;width:28.5pt;height:13.5pt;z-index:251660288;visibility:visible" o:button="t">
                  <v:fill o:detectmouseclick="t"/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75" alt="Tam boyutlu görseli göster" href="http://www.cenebaz.com/main/resimler/galeri/kalp-bulut." style="position:absolute;margin-left:120.05pt;margin-top:55.85pt;width:24pt;height:24.75pt;z-index:251661312;visibility:visible" o:button="t">
                  <v:fill o:detectmouseclick="t"/>
                  <v:imagedata r:id="rId10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75" alt="http://t3.gstatic.com/images?q=tbn:dVZnU7Ol_pZeNM:" href="http://www.google.com.tr/imgres?imgurl=http://www.multimsn.net/images/yildiz26.gif&amp;imgrefurl=http://www.dostlaryeri.com/forum/yildiz-gifleri-t14367.html&amp;usg=__bydfjy8gF63Zrsl0GoHloIx2yKs=&amp;h=350&amp;w=350&amp;sz=98&amp;hl=tr&amp;start=76&amp;zoom=1&amp;itbs=1&amp;tbnid=dVZnU7Ol_pZeNM:&amp;tbnh=120&amp;tbnw=120&amp;prev=/images?q=y%C4%B1ld%C4%B1z&amp;start=60&amp;hl=tr&amp;safe=active&amp;sa=N&amp;gbv=2&amp;ndsp=20&amp;tbs=isc" style="position:absolute;margin-left:63.05pt;margin-top:95.6pt;width:28.5pt;height:13.5pt;z-index:251658240;visibility:visible" o:button="t">
                  <v:fill o:detectmouseclick="t"/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75" alt="Tam boyutlu görseli göster" href="http://www.gulengunesanaokulu.com/images/gulen-gunes." style="position:absolute;margin-left:30.8pt;margin-top:90.35pt;width:19.5pt;height:22.5pt;z-index:251654144;visibility:visible" o:button="t">
                  <v:fill o:detectmouseclick="t"/>
                  <v:imagedata r:id="rId9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75" alt="http://t3.gstatic.com/images?q=tbn:dVZnU7Ol_pZeNM:" href="http://www.google.com.tr/imgres?imgurl=http://www.multimsn.net/images/yildiz26.gif&amp;imgrefurl=http://www.dostlaryeri.com/forum/yildiz-gifleri-t14367.html&amp;usg=__bydfjy8gF63Zrsl0GoHloIx2yKs=&amp;h=350&amp;w=350&amp;sz=98&amp;hl=tr&amp;start=76&amp;zoom=1&amp;itbs=1&amp;tbnid=dVZnU7Ol_pZeNM:&amp;tbnh=120&amp;tbnw=120&amp;prev=/images?q=y%C4%B1ld%C4%B1z&amp;start=60&amp;hl=tr&amp;safe=active&amp;sa=N&amp;gbv=2&amp;ndsp=20&amp;tbs=isc" style="position:absolute;margin-left:61.55pt;margin-top:62.6pt;width:28.5pt;height:13.5pt;z-index:251659264;visibility:visible" o:button="t">
                  <v:fill o:detectmouseclick="t"/>
                  <v:imagedata r:id="rId7" o:title=""/>
                  <w10:wrap type="square"/>
                </v:shape>
              </w:pict>
            </w:r>
            <w:r w:rsidRPr="004F52D3">
              <w:t>Yönümüzü bulmada yukarıdakilerin hangilerinden faydalana bilirim?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A</w:t>
            </w:r>
          </w:p>
          <w:p w:rsidR="009C0655" w:rsidRPr="004F52D3" w:rsidRDefault="009C0655" w:rsidP="004F52D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7" type="#_x0000_t75" alt="Tam boyutlu görseli göster" href="http://www.gulengunesanaokulu.com/images/gulen-gunes." style="position:absolute;margin-left:30.8pt;margin-top:8.9pt;width:19.5pt;height:22.5pt;z-index:251655168;visibility:visible" o:button="t">
                  <v:fill o:detectmouseclick="t"/>
                  <v:imagedata r:id="rId9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10" o:spid="_x0000_s1038" type="#_x0000_t75" alt="Tam boyutlu görseli göster" href="http://www.cenebaz.com/main/resimler/galeri/kalp-bulut." style="position:absolute;margin-left:206.3pt;margin-top:-98.35pt;width:24pt;height:24.75pt;z-index:251652096;visibility:visible" o:button="t">
                  <v:fill o:detectmouseclick="t"/>
                  <v:imagedata r:id="rId10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75" alt="http://t3.gstatic.com/images?q=tbn:RcHnEbHWA-gR7M:" href="http://www.google.com.tr/imgres?imgurl=http://www.baylar.net/diger_resimler/ay.jpg&amp;imgrefurl=http://www.baylar.net/Ay_resimleri.html&amp;usg=__TkAhVos_sSBb6K2A0ZrtohvjKKY=&amp;h=296&amp;w=300&amp;sz=15&amp;hl=tr&amp;start=17&amp;zoom=1&amp;itbs=1&amp;tbnid=RcHnEbHWA-gR7M:&amp;tbnh=114&amp;tbnw=116&amp;prev=/images?q=ay&amp;hl=tr&amp;safe=active&amp;sa=G&amp;gbv=2&amp;tbs=isc" style="position:absolute;margin-left:34.55pt;margin-top:-25.6pt;width:15.75pt;height:22.5pt;z-index:251653120;visibility:visible" o:button="t">
                  <v:fill o:detectmouseclick="t"/>
                  <v:imagedata r:id="rId8" o:title=""/>
                  <w10:wrap type="square"/>
                </v:shape>
              </w:pic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B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C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0" type="#_x0000_t75" alt="http://t3.gstatic.com/images?q=tbn:RcHnEbHWA-gR7M:" href="http://www.google.com.tr/imgres?imgurl=http://www.baylar.net/diger_resimler/ay.jpg&amp;imgrefurl=http://www.baylar.net/Ay_resimleri.html&amp;usg=__TkAhVos_sSBb6K2A0ZrtohvjKKY=&amp;h=296&amp;w=300&amp;sz=15&amp;hl=tr&amp;start=17&amp;zoom=1&amp;itbs=1&amp;tbnid=RcHnEbHWA-gR7M:&amp;tbnh=114&amp;tbnw=116&amp;prev=/images?q=ay&amp;hl=tr&amp;safe=active&amp;sa=G&amp;gbv=2&amp;tbs=isc" style="position:absolute;margin-left:30.8pt;margin-top:-1.3pt;width:27pt;height:22.5pt;z-index:251662336;visibility:visible" o:button="t">
                  <v:fill o:detectmouseclick="t"/>
                  <v:imagedata r:id="rId8" o:title=""/>
                  <w10:wrap type="square"/>
                </v:shape>
              </w:pict>
            </w:r>
            <w:r w:rsidRPr="004F52D3">
              <w:t>D</w:t>
            </w:r>
          </w:p>
        </w:tc>
      </w:tr>
      <w:tr w:rsidR="009C0655" w:rsidRPr="004F52D3">
        <w:tc>
          <w:tcPr>
            <w:tcW w:w="5758" w:type="dxa"/>
          </w:tcPr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6- Ayşe, sol kolunu Güneş’in battığı yere doğru uzattığında Ayşe’nin yüzü hangi yöne doğru olacaktır?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  <w:r w:rsidRPr="004F52D3">
              <w:t>güney      B) batı         C) doğu         D) kuzey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7- Aşağıdakilerden hangisi doğal unsurdur? 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  <w:r w:rsidRPr="004F52D3">
              <w:t>Orman             B) park             C)havuz              D)yol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8-Malatya’da yalnızca gölün çevresini gezinmedik. Günlerimizi ormanda, dağda, geçirdik. Akşamları da dağın yamacındaki evde kaldık.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Yukarıdaki beşeri unsur hangisidir?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 w:rsidRPr="004F52D3">
              <w:t>Dağ               B) Orman             C) Ev                D)Göl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9- ‘’ Emel’in annesi geçen Pazar günü, Emel’e kışın soğuklardan korunması için kalın bir kaban aldı.’’ </w: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Yukarıdaki bilgiye bakarak Emel’in hangi ihtiyacı karşılanmıştır diyebiliriz?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A) Giyinme          B) Beslenme    C) Eğlenme      D) Barınma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u w:val="single"/>
              </w:rPr>
            </w:pPr>
            <w:r w:rsidRPr="004F52D3">
              <w:t>10-</w:t>
            </w:r>
            <w:r w:rsidRPr="004F52D3">
              <w:rPr>
                <w:rFonts w:ascii="Arial" w:hAnsi="Arial" w:cs="Arial"/>
                <w:b/>
                <w:bCs/>
              </w:rPr>
              <w:t xml:space="preserve">- Aşağıdakilerden hangisi deprem sırasında yapmamız gerekenler arasında </w:t>
            </w:r>
            <w:r w:rsidRPr="004F52D3">
              <w:rPr>
                <w:rFonts w:ascii="Arial" w:hAnsi="Arial" w:cs="Arial"/>
                <w:b/>
                <w:bCs/>
                <w:u w:val="single"/>
              </w:rPr>
              <w:t>gösterilemez?</w:t>
            </w: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u w:val="single"/>
              </w:rPr>
            </w:pPr>
          </w:p>
          <w:p w:rsidR="009C0655" w:rsidRPr="004F52D3" w:rsidRDefault="009C0655" w:rsidP="004F52D3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F52D3">
              <w:rPr>
                <w:rFonts w:ascii="Arial" w:hAnsi="Arial" w:cs="Arial"/>
              </w:rPr>
              <w:t>A)Balkona çıkarak yardım istemek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                 B) </w:t>
            </w:r>
            <w:r w:rsidRPr="004F52D3">
              <w:rPr>
                <w:rFonts w:ascii="Arial" w:hAnsi="Arial" w:cs="Arial"/>
              </w:rPr>
              <w:t>Pencere ve camlardan uzak durmak</w:t>
            </w:r>
          </w:p>
          <w:p w:rsidR="009C0655" w:rsidRPr="004F52D3" w:rsidRDefault="009C0655" w:rsidP="004F52D3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F52D3">
              <w:rPr>
                <w:rFonts w:ascii="Arial" w:hAnsi="Arial" w:cs="Arial"/>
              </w:rPr>
              <w:t>C)Merdiven ve asansörü kullanmamak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           D) </w:t>
            </w:r>
            <w:r w:rsidRPr="004F52D3">
              <w:rPr>
                <w:rFonts w:ascii="Arial" w:hAnsi="Arial" w:cs="Arial"/>
              </w:rPr>
              <w:t>Devrilecek eşyalardan uzak durmak</w:t>
            </w: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F52D3">
              <w:rPr>
                <w:rFonts w:ascii="Arial" w:hAnsi="Arial" w:cs="Arial"/>
                <w:b/>
                <w:bCs/>
              </w:rPr>
              <w:t xml:space="preserve">11- Hangisi doğal afetlerden </w:t>
            </w:r>
            <w:r w:rsidRPr="004F52D3">
              <w:rPr>
                <w:rFonts w:ascii="Arial" w:hAnsi="Arial" w:cs="Arial"/>
                <w:b/>
                <w:bCs/>
                <w:u w:val="single"/>
              </w:rPr>
              <w:t>değildir?</w:t>
            </w:r>
            <w:r w:rsidRPr="004F52D3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pStyle w:val="ListParagraph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F52D3">
              <w:rPr>
                <w:rFonts w:ascii="Arial" w:hAnsi="Arial" w:cs="Arial"/>
              </w:rPr>
              <w:t>Deprem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B) </w:t>
            </w:r>
            <w:r w:rsidRPr="004F52D3">
              <w:rPr>
                <w:rFonts w:ascii="Arial" w:hAnsi="Arial" w:cs="Arial"/>
              </w:rPr>
              <w:t xml:space="preserve">Sel         </w:t>
            </w:r>
            <w:r w:rsidRPr="004F52D3">
              <w:rPr>
                <w:rFonts w:ascii="Arial" w:hAnsi="Arial" w:cs="Arial"/>
                <w:b/>
                <w:bCs/>
              </w:rPr>
              <w:t xml:space="preserve">C) </w:t>
            </w:r>
            <w:r w:rsidRPr="004F52D3">
              <w:rPr>
                <w:rFonts w:ascii="Arial" w:hAnsi="Arial" w:cs="Arial"/>
              </w:rPr>
              <w:t xml:space="preserve">Sis  </w:t>
            </w:r>
            <w:r w:rsidRPr="004F52D3">
              <w:rPr>
                <w:rFonts w:ascii="Arial" w:hAnsi="Arial" w:cs="Arial"/>
                <w:b/>
                <w:bCs/>
              </w:rPr>
              <w:t xml:space="preserve">      D) </w:t>
            </w:r>
            <w:r w:rsidRPr="004F52D3">
              <w:rPr>
                <w:rFonts w:ascii="Arial" w:hAnsi="Arial" w:cs="Arial"/>
              </w:rPr>
              <w:t xml:space="preserve">Çığ 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               </w:t>
            </w:r>
          </w:p>
          <w:p w:rsidR="009C0655" w:rsidRPr="004F52D3" w:rsidRDefault="009C0655" w:rsidP="004F52D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hd w:val="clear" w:color="auto" w:fill="FFFFFF"/>
              <w:spacing w:after="0" w:line="240" w:lineRule="exact"/>
              <w:ind w:left="482" w:hanging="482"/>
              <w:rPr>
                <w:rFonts w:ascii="Tahoma" w:hAnsi="Tahoma" w:cs="Tahoma"/>
                <w:color w:val="000000"/>
              </w:rPr>
            </w:pPr>
            <w:r w:rsidRPr="004F52D3">
              <w:rPr>
                <w:rFonts w:ascii="Tahoma" w:hAnsi="Tahoma" w:cs="Tahoma"/>
                <w:b/>
                <w:bCs/>
                <w:color w:val="000000"/>
              </w:rPr>
              <w:t>12-    Aşağıdakilerden hangisi ana yöndür?</w:t>
            </w:r>
            <w:r w:rsidRPr="004F52D3">
              <w:rPr>
                <w:rFonts w:ascii="Tahoma" w:hAnsi="Tahoma" w:cs="Tahoma"/>
                <w:b/>
                <w:bCs/>
                <w:color w:val="000000"/>
              </w:rPr>
              <w:br/>
            </w:r>
          </w:p>
          <w:p w:rsidR="009C0655" w:rsidRPr="004F52D3" w:rsidRDefault="009C0655" w:rsidP="004F52D3">
            <w:pPr>
              <w:shd w:val="clear" w:color="auto" w:fill="FFFFFF"/>
              <w:spacing w:after="0" w:line="240" w:lineRule="exact"/>
              <w:ind w:left="482" w:hanging="482"/>
              <w:rPr>
                <w:rFonts w:ascii="Tahoma" w:hAnsi="Tahoma" w:cs="Tahoma"/>
              </w:rPr>
            </w:pPr>
            <w:r w:rsidRPr="004F52D3">
              <w:rPr>
                <w:rFonts w:ascii="Tahoma" w:hAnsi="Tahoma" w:cs="Tahoma"/>
                <w:color w:val="000000"/>
              </w:rPr>
              <w:t xml:space="preserve">     A)   Kuzeybatı</w:t>
            </w:r>
            <w:r w:rsidRPr="004F52D3">
              <w:rPr>
                <w:rFonts w:ascii="Tahoma" w:hAnsi="Tahoma" w:cs="Tahoma"/>
                <w:color w:val="000000"/>
              </w:rPr>
              <w:tab/>
              <w:t xml:space="preserve">           B) Güneybatı</w:t>
            </w:r>
          </w:p>
          <w:p w:rsidR="009C0655" w:rsidRPr="004F52D3" w:rsidRDefault="009C0655" w:rsidP="004F52D3">
            <w:pPr>
              <w:shd w:val="clear" w:color="auto" w:fill="FFFFFF"/>
              <w:tabs>
                <w:tab w:val="left" w:pos="2765"/>
              </w:tabs>
              <w:spacing w:after="0" w:line="240" w:lineRule="exact"/>
              <w:ind w:left="482"/>
              <w:rPr>
                <w:rFonts w:ascii="Tahoma" w:hAnsi="Tahoma" w:cs="Tahoma"/>
              </w:rPr>
            </w:pPr>
            <w:r w:rsidRPr="004F52D3">
              <w:rPr>
                <w:rFonts w:ascii="Tahoma" w:hAnsi="Tahoma" w:cs="Tahoma"/>
                <w:color w:val="000000"/>
              </w:rPr>
              <w:t>C)  Kuzeydoğu</w:t>
            </w:r>
            <w:r w:rsidRPr="004F52D3">
              <w:rPr>
                <w:rFonts w:ascii="Tahoma" w:hAnsi="Tahoma" w:cs="Tahoma"/>
                <w:color w:val="000000"/>
              </w:rPr>
              <w:tab/>
              <w:t xml:space="preserve">  D) Doğu          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exact"/>
              <w:rPr>
                <w:rFonts w:ascii="Tahoma" w:hAnsi="Tahoma" w:cs="Tahoma"/>
                <w:b/>
                <w:bCs/>
                <w:u w:val="single"/>
              </w:rPr>
            </w:pPr>
            <w:r w:rsidRPr="004F52D3">
              <w:rPr>
                <w:rFonts w:ascii="Tahoma" w:hAnsi="Tahoma" w:cs="Tahoma"/>
                <w:b/>
                <w:bCs/>
              </w:rPr>
              <w:t>13-</w:t>
            </w:r>
            <w:r w:rsidRPr="004F52D3">
              <w:rPr>
                <w:rFonts w:ascii="Tahoma" w:hAnsi="Tahoma" w:cs="Tahoma"/>
              </w:rPr>
              <w:t xml:space="preserve">   Aşağıdaki meslek gruplarından hangisi için hava tahmini, diğerleri kadar </w:t>
            </w:r>
            <w:r w:rsidRPr="004F52D3">
              <w:rPr>
                <w:rFonts w:ascii="Tahoma" w:hAnsi="Tahoma" w:cs="Tahoma"/>
                <w:b/>
                <w:bCs/>
                <w:u w:val="single"/>
              </w:rPr>
              <w:t>önemli değildir?</w:t>
            </w:r>
          </w:p>
          <w:p w:rsidR="009C0655" w:rsidRPr="004F52D3" w:rsidRDefault="009C0655" w:rsidP="004F52D3">
            <w:pPr>
              <w:spacing w:after="0" w:line="240" w:lineRule="exact"/>
              <w:rPr>
                <w:rFonts w:ascii="Tahoma" w:hAnsi="Tahoma" w:cs="Tahoma"/>
                <w:b/>
                <w:bCs/>
                <w:u w:val="single"/>
              </w:rPr>
            </w:pPr>
          </w:p>
          <w:p w:rsidR="009C0655" w:rsidRPr="004F52D3" w:rsidRDefault="009C0655" w:rsidP="004F52D3">
            <w:pPr>
              <w:spacing w:after="0" w:line="240" w:lineRule="exact"/>
              <w:rPr>
                <w:rFonts w:ascii="Tahoma" w:hAnsi="Tahoma" w:cs="Tahoma"/>
                <w:b/>
                <w:bCs/>
              </w:rPr>
            </w:pPr>
            <w:r w:rsidRPr="004F52D3">
              <w:rPr>
                <w:rFonts w:ascii="Tahoma" w:hAnsi="Tahoma" w:cs="Tahoma"/>
                <w:b/>
                <w:bCs/>
              </w:rPr>
              <w:t>A) öğretmen                  B) pilot</w:t>
            </w:r>
          </w:p>
          <w:p w:rsidR="009C0655" w:rsidRPr="004F52D3" w:rsidRDefault="009C0655" w:rsidP="004F52D3">
            <w:pPr>
              <w:spacing w:after="0" w:line="240" w:lineRule="exact"/>
              <w:rPr>
                <w:rFonts w:ascii="Tahoma" w:hAnsi="Tahoma" w:cs="Tahoma"/>
                <w:b/>
                <w:bCs/>
              </w:rPr>
            </w:pPr>
          </w:p>
          <w:p w:rsidR="009C0655" w:rsidRPr="00310F3D" w:rsidRDefault="009C0655" w:rsidP="00310F3D">
            <w:pPr>
              <w:spacing w:after="0" w:line="240" w:lineRule="exact"/>
              <w:rPr>
                <w:rFonts w:ascii="Tahoma" w:hAnsi="Tahoma" w:cs="Tahoma"/>
                <w:b/>
                <w:bCs/>
              </w:rPr>
            </w:pPr>
            <w:r w:rsidRPr="004F52D3">
              <w:rPr>
                <w:rFonts w:ascii="Tahoma" w:hAnsi="Tahoma" w:cs="Tahoma"/>
                <w:b/>
                <w:bCs/>
              </w:rPr>
              <w:t>C) kaptan                        D) otobüs şofö</w:t>
            </w:r>
          </w:p>
          <w:p w:rsidR="009C0655" w:rsidRPr="004F52D3" w:rsidRDefault="009C0655" w:rsidP="006F1E0E">
            <w:pPr>
              <w:spacing w:line="360" w:lineRule="auto"/>
              <w:jc w:val="both"/>
            </w:pPr>
          </w:p>
        </w:tc>
        <w:tc>
          <w:tcPr>
            <w:tcW w:w="5762" w:type="dxa"/>
          </w:tcPr>
          <w:p w:rsidR="009C0655" w:rsidRPr="004F52D3" w:rsidRDefault="009C0655" w:rsidP="004F52D3">
            <w:pPr>
              <w:shd w:val="clear" w:color="auto" w:fill="FFFFFF"/>
              <w:spacing w:before="65" w:after="0" w:line="288" w:lineRule="exact"/>
              <w:ind w:left="490" w:hanging="490"/>
              <w:rPr>
                <w:rFonts w:ascii="Tahoma" w:hAnsi="Tahoma" w:cs="Tahoma"/>
                <w:b/>
                <w:bCs/>
              </w:rPr>
            </w:pPr>
            <w:r w:rsidRPr="004F52D3">
              <w:rPr>
                <w:rFonts w:ascii="Tahoma" w:hAnsi="Tahoma" w:cs="Tahoma"/>
                <w:b/>
                <w:bCs/>
                <w:color w:val="000000"/>
              </w:rPr>
              <w:t>14-    Güneş'in doğduğu yön hangi seçenekte doğru olarak verilmiştir?</w:t>
            </w:r>
          </w:p>
          <w:tbl>
            <w:tblPr>
              <w:tblpPr w:leftFromText="141" w:rightFromText="141" w:vertAnchor="text" w:horzAnchor="margin" w:tblpY="4399"/>
              <w:tblW w:w="4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35"/>
              <w:gridCol w:w="1234"/>
              <w:gridCol w:w="735"/>
              <w:gridCol w:w="1180"/>
              <w:gridCol w:w="936"/>
              <w:gridCol w:w="936"/>
            </w:tblGrid>
            <w:tr w:rsidR="009C0655" w:rsidRPr="004F52D3">
              <w:trPr>
                <w:cantSplit/>
                <w:trHeight w:val="1064"/>
              </w:trPr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rPr>
                      <w:rFonts w:ascii="Arial" w:hAnsi="Arial" w:cs="Arial"/>
                      <w:b/>
                      <w:bCs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</w:rPr>
                    <w:t>Günler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9C0655" w:rsidRPr="004F52D3" w:rsidRDefault="009C0655" w:rsidP="00E77C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</w:rPr>
                    <w:t>Pazartesi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rPr>
                      <w:rFonts w:ascii="Arial" w:hAnsi="Arial" w:cs="Arial"/>
                      <w:b/>
                      <w:bCs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</w:rPr>
                    <w:t>Salı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9C0655" w:rsidRPr="004F52D3" w:rsidRDefault="009C0655" w:rsidP="00E77C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Çarşamba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Perşembe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rPr>
                      <w:rFonts w:ascii="Arial" w:hAnsi="Arial" w:cs="Arial"/>
                      <w:b/>
                      <w:bCs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</w:rPr>
                    <w:t>Cuma</w:t>
                  </w:r>
                </w:p>
              </w:tc>
            </w:tr>
            <w:tr w:rsidR="009C0655" w:rsidRPr="004F52D3">
              <w:trPr>
                <w:cantSplit/>
                <w:trHeight w:val="1352"/>
              </w:trPr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9C0655" w:rsidRPr="004F52D3" w:rsidRDefault="009C0655" w:rsidP="00E77C8B">
                  <w:pPr>
                    <w:ind w:left="113" w:right="113"/>
                    <w:rPr>
                      <w:rFonts w:ascii="Arial" w:hAnsi="Arial" w:cs="Arial"/>
                      <w:b/>
                      <w:bCs/>
                    </w:rPr>
                  </w:pPr>
                  <w:r w:rsidRPr="004F52D3">
                    <w:rPr>
                      <w:rFonts w:ascii="Arial" w:hAnsi="Arial" w:cs="Arial"/>
                      <w:b/>
                      <w:bCs/>
                    </w:rPr>
                    <w:t xml:space="preserve">  İstanbul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0655" w:rsidRPr="004F52D3" w:rsidRDefault="009C0655" w:rsidP="00E77C8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hyperlink r:id="rId11" w:history="1">
                    <w:r w:rsidRPr="000D1FD6">
                      <w:rPr>
                        <w:rFonts w:ascii="Arial" w:hAnsi="Arial" w:cs="Arial"/>
                        <w:b/>
                        <w:bCs/>
                        <w:noProof/>
                        <w:color w:val="0000CC"/>
                        <w:lang w:eastAsia="tr-TR"/>
                      </w:rPr>
                      <w:pict>
                        <v:shape id="Resim 1" o:spid="_x0000_i1025" type="#_x0000_t75" alt="Tam boyutlu görseli göster" href="http://img243.imageshack.us/img243/189/rainy1ra0." style="width:33.75pt;height:34.5pt;visibility:visible" o:button="t">
                          <v:fill o:detectmouseclick="t"/>
                          <v:imagedata r:id="rId12" r:href="rId13"/>
                        </v:shape>
                      </w:pict>
                    </w:r>
                  </w:hyperlink>
                </w:p>
                <w:p w:rsidR="009C0655" w:rsidRPr="004F52D3" w:rsidRDefault="009C0655" w:rsidP="00E77C8B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9C0655" w:rsidRPr="004F52D3" w:rsidRDefault="009C0655" w:rsidP="00E77C8B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0655" w:rsidRPr="004F52D3" w:rsidRDefault="009C0655" w:rsidP="00E77C8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Resim 2" o:spid="_x0000_s1041" type="#_x0000_t75" alt="http://www.edupics.com/-sunny-t9947.jpg" style="position:absolute;left:0;text-align:left;margin-left:1.5pt;margin-top:3.7pt;width:21.75pt;height:28.5pt;z-index:251666432;visibility:visible;mso-position-horizontal-relative:text;mso-position-vertical-relative:text">
                        <v:imagedata r:id="rId14" o:title=""/>
                        <w10:wrap type="square"/>
                      </v:shape>
                    </w:pic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0655" w:rsidRPr="004F52D3" w:rsidRDefault="009C0655" w:rsidP="00E77C8B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Resim 3" o:spid="_x0000_s1042" type="#_x0000_t75" alt="http://www.beaconlearningcenter.com/WebLessons/ChancesAre/sunny_.jpg" style="position:absolute;margin-left:13.5pt;margin-top:3.7pt;width:38.25pt;height:30.75pt;z-index:251665408;visibility:visible;mso-position-horizontal-relative:text;mso-position-vertical-relative:text">
                        <v:imagedata r:id="rId15" o:title=""/>
                        <w10:wrap type="square"/>
                      </v:shape>
                    </w:pic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0655" w:rsidRPr="004F52D3" w:rsidRDefault="009C0655" w:rsidP="00E77C8B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43" type="#_x0000_t75" alt="http://www.clipartandcrafts.com/sample-graphics/cute-snowman.jpg" style="position:absolute;margin-left:1.3pt;margin-top:-.05pt;width:36pt;height:42pt;z-index:251664384;visibility:visible;mso-position-horizontal-relative:text;mso-position-vertical-relative:text">
                        <v:imagedata r:id="rId16" o:title=""/>
                        <w10:wrap type="square"/>
                      </v:shape>
                    </w:pic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0655" w:rsidRPr="004F52D3" w:rsidRDefault="009C0655" w:rsidP="00E77C8B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0D1FD6">
                    <w:rPr>
                      <w:rFonts w:ascii="Arial" w:hAnsi="Arial" w:cs="Arial"/>
                      <w:b/>
                      <w:bCs/>
                      <w:noProof/>
                      <w:lang w:eastAsia="tr-TR"/>
                    </w:rPr>
                    <w:pict>
                      <v:shape id="Resim 5" o:spid="_x0000_i1026" type="#_x0000_t75" alt="http://www.clipartandcrafts.com/sample-graphics/cute-snowman.jpg" style="width:36pt;height:42pt;visibility:visible">
                        <v:imagedata r:id="rId16" r:href="rId17"/>
                      </v:shape>
                    </w:pict>
                  </w:r>
                </w:p>
              </w:tc>
            </w:tr>
          </w:tbl>
          <w:p w:rsidR="009C0655" w:rsidRPr="004F52D3" w:rsidRDefault="009C0655" w:rsidP="004F52D3">
            <w:pPr>
              <w:spacing w:after="0" w:line="240" w:lineRule="auto"/>
            </w:pPr>
            <w:r w:rsidRPr="000D1FD6">
              <w:rPr>
                <w:rFonts w:ascii="Tahoma" w:hAnsi="Tahoma" w:cs="Tahoma"/>
                <w:b/>
                <w:bCs/>
                <w:noProof/>
                <w:lang w:eastAsia="tr-TR"/>
              </w:rPr>
              <w:pict>
                <v:shape id="_x0000_i1027" type="#_x0000_t75" style="width:208.5pt;height:206.25pt;visibility:visible">
                  <v:imagedata r:id="rId18" o:title="" gain="86232f" grayscale="t"/>
                </v:shape>
              </w:pict>
            </w: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15-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F52D3">
              <w:rPr>
                <w:rFonts w:ascii="Arial" w:hAnsi="Arial" w:cs="Arial"/>
                <w:b/>
                <w:bCs/>
              </w:rPr>
              <w:t xml:space="preserve">Yukarıda İstanbul için verilen hava raporuna göre pazartesi günü hava durumu nasıldır? 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Arial" w:hAnsi="Arial" w:cs="Arial"/>
              </w:rPr>
            </w:pPr>
            <w:r w:rsidRPr="004F52D3">
              <w:rPr>
                <w:rFonts w:ascii="Arial" w:hAnsi="Arial" w:cs="Arial"/>
                <w:b/>
                <w:bCs/>
              </w:rPr>
              <w:t xml:space="preserve">A-   </w:t>
            </w:r>
            <w:r w:rsidRPr="004F52D3">
              <w:rPr>
                <w:rFonts w:ascii="Arial" w:hAnsi="Arial" w:cs="Arial"/>
              </w:rPr>
              <w:t xml:space="preserve">Güneşli 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               B-    </w:t>
            </w:r>
            <w:r w:rsidRPr="004F52D3">
              <w:rPr>
                <w:rFonts w:ascii="Arial" w:hAnsi="Arial" w:cs="Arial"/>
              </w:rPr>
              <w:t>Parçalı bulutlu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                              </w:t>
            </w:r>
            <w:r w:rsidRPr="004F52D3">
              <w:rPr>
                <w:rFonts w:ascii="Arial" w:hAnsi="Arial" w:cs="Arial"/>
                <w:b/>
                <w:bCs/>
                <w:color w:val="FF0000"/>
              </w:rPr>
              <w:t xml:space="preserve">C- </w:t>
            </w:r>
            <w:r w:rsidRPr="004F52D3">
              <w:rPr>
                <w:rFonts w:ascii="Arial" w:hAnsi="Arial" w:cs="Arial"/>
              </w:rPr>
              <w:t>Yağmurlu</w:t>
            </w:r>
            <w:r w:rsidRPr="004F52D3">
              <w:rPr>
                <w:rFonts w:ascii="Arial" w:hAnsi="Arial" w:cs="Arial"/>
                <w:b/>
                <w:bCs/>
              </w:rPr>
              <w:t xml:space="preserve">                         D-    </w:t>
            </w:r>
            <w:r w:rsidRPr="004F52D3">
              <w:rPr>
                <w:rFonts w:ascii="Arial" w:hAnsi="Arial" w:cs="Arial"/>
              </w:rPr>
              <w:t xml:space="preserve">Karlı </w:t>
            </w:r>
          </w:p>
          <w:p w:rsidR="009C0655" w:rsidRPr="004F52D3" w:rsidRDefault="009C0655" w:rsidP="004F52D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9C0655" w:rsidRPr="004F52D3" w:rsidRDefault="009C0655" w:rsidP="004F52D3">
            <w:pPr>
              <w:tabs>
                <w:tab w:val="left" w:pos="180"/>
              </w:tabs>
              <w:spacing w:after="0" w:line="240" w:lineRule="auto"/>
              <w:ind w:hanging="540"/>
            </w:pPr>
            <w:r w:rsidRPr="004F52D3">
              <w:t>1</w:t>
            </w:r>
          </w:p>
          <w:p w:rsidR="009C0655" w:rsidRPr="004F52D3" w:rsidRDefault="009C0655" w:rsidP="004F52D3">
            <w:pPr>
              <w:tabs>
                <w:tab w:val="left" w:pos="180"/>
              </w:tabs>
              <w:spacing w:after="0" w:line="240" w:lineRule="auto"/>
              <w:ind w:hanging="540"/>
            </w:pPr>
            <w:r w:rsidRPr="004F52D3">
              <w:t>a- N</w:t>
            </w:r>
          </w:p>
          <w:p w:rsidR="009C0655" w:rsidRPr="004F52D3" w:rsidRDefault="009C0655" w:rsidP="004F52D3">
            <w:pPr>
              <w:tabs>
                <w:tab w:val="left" w:pos="180"/>
              </w:tabs>
              <w:spacing w:after="0" w:line="240" w:lineRule="auto"/>
            </w:pPr>
            <w:r w:rsidRPr="004F52D3">
              <w:t xml:space="preserve"> 16- Deprem çantasında hangi araç bulunmaz?</w:t>
            </w:r>
          </w:p>
          <w:p w:rsidR="009C0655" w:rsidRPr="004F52D3" w:rsidRDefault="009C0655" w:rsidP="004F52D3">
            <w:pPr>
              <w:tabs>
                <w:tab w:val="left" w:pos="180"/>
              </w:tabs>
              <w:spacing w:after="0" w:line="240" w:lineRule="auto"/>
              <w:ind w:hanging="540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 xml:space="preserve">         A)Nüfus cüzdanı                   B)Düdük</w:t>
            </w:r>
          </w:p>
          <w:p w:rsidR="009C0655" w:rsidRPr="004F52D3" w:rsidRDefault="009C0655" w:rsidP="004F52D3">
            <w:pPr>
              <w:spacing w:after="0" w:line="240" w:lineRule="auto"/>
              <w:ind w:left="360"/>
            </w:pPr>
            <w:r w:rsidRPr="004F52D3">
              <w:t xml:space="preserve"> C) El feneri                               D) Pet suyu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  <w:p w:rsidR="009C0655" w:rsidRPr="004F52D3" w:rsidRDefault="009C0655" w:rsidP="004F52D3">
            <w:pPr>
              <w:spacing w:after="0" w:line="240" w:lineRule="auto"/>
            </w:pPr>
            <w:r w:rsidRPr="004F52D3">
              <w:t>17-Deprem sırasında hangisini yapmak tehlikelidir?</w:t>
            </w:r>
          </w:p>
          <w:p w:rsidR="009C0655" w:rsidRDefault="009C0655" w:rsidP="004F52D3">
            <w:pPr>
              <w:spacing w:after="0" w:line="240" w:lineRule="auto"/>
            </w:pPr>
            <w:r w:rsidRPr="004F52D3">
              <w:t>A) Sakin olmak             B) Asansöre binmek                                              C) Çömelmek               D)Sağlam bir eşyanın yanına çökmek</w:t>
            </w:r>
          </w:p>
          <w:p w:rsidR="009C0655" w:rsidRDefault="009C0655" w:rsidP="006F1E0E">
            <w:pPr>
              <w:spacing w:line="360" w:lineRule="auto"/>
              <w:jc w:val="both"/>
              <w:rPr>
                <w:rFonts w:ascii="Courier New" w:hAnsi="Courier New" w:cs="Courier New"/>
                <w:color w:val="C0C0C0"/>
                <w:sz w:val="16"/>
                <w:szCs w:val="16"/>
              </w:rPr>
            </w:pPr>
            <w:hyperlink r:id="rId19" w:history="1">
              <w:r>
                <w:rPr>
                  <w:rStyle w:val="Hyperlink"/>
                  <w:rFonts w:cs="Calibri"/>
                  <w:color w:val="C0C0C0"/>
                  <w:sz w:val="16"/>
                  <w:szCs w:val="16"/>
                </w:rPr>
                <w:t>www.sorubak.com</w:t>
              </w:r>
            </w:hyperlink>
            <w:r>
              <w:rPr>
                <w:color w:val="C0C0C0"/>
                <w:sz w:val="16"/>
                <w:szCs w:val="16"/>
              </w:rPr>
              <w:t xml:space="preserve"> </w:t>
            </w:r>
          </w:p>
          <w:p w:rsidR="009C0655" w:rsidRPr="004F52D3" w:rsidRDefault="009C0655" w:rsidP="004F52D3">
            <w:pPr>
              <w:spacing w:after="0" w:line="240" w:lineRule="auto"/>
            </w:pPr>
          </w:p>
        </w:tc>
      </w:tr>
    </w:tbl>
    <w:p w:rsidR="009C0655" w:rsidRDefault="009C0655"/>
    <w:p w:rsidR="009C0655" w:rsidRDefault="009C0655"/>
    <w:p w:rsidR="009C0655" w:rsidRDefault="009C0655"/>
    <w:p w:rsidR="009C0655" w:rsidRDefault="009C0655"/>
    <w:p w:rsidR="009C0655" w:rsidRPr="00234884" w:rsidRDefault="009C0655" w:rsidP="00234884"/>
    <w:sectPr w:rsidR="009C0655" w:rsidRPr="00234884" w:rsidSect="00C97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655" w:rsidRDefault="009C0655" w:rsidP="0057699C">
      <w:pPr>
        <w:spacing w:after="0" w:line="240" w:lineRule="auto"/>
      </w:pPr>
      <w:r>
        <w:separator/>
      </w:r>
    </w:p>
  </w:endnote>
  <w:endnote w:type="continuationSeparator" w:id="0">
    <w:p w:rsidR="009C0655" w:rsidRDefault="009C0655" w:rsidP="0057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655" w:rsidRDefault="009C0655" w:rsidP="0057699C">
      <w:pPr>
        <w:spacing w:after="0" w:line="240" w:lineRule="auto"/>
      </w:pPr>
      <w:r>
        <w:separator/>
      </w:r>
    </w:p>
  </w:footnote>
  <w:footnote w:type="continuationSeparator" w:id="0">
    <w:p w:rsidR="009C0655" w:rsidRDefault="009C0655" w:rsidP="00576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98"/>
    <w:multiLevelType w:val="hybridMultilevel"/>
    <w:tmpl w:val="DDA2129A"/>
    <w:lvl w:ilvl="0" w:tplc="F70288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526BBF"/>
    <w:multiLevelType w:val="hybridMultilevel"/>
    <w:tmpl w:val="CB227F7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3F77AD4"/>
    <w:multiLevelType w:val="hybridMultilevel"/>
    <w:tmpl w:val="6D10614A"/>
    <w:lvl w:ilvl="0" w:tplc="51A6CA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51572D"/>
    <w:multiLevelType w:val="hybridMultilevel"/>
    <w:tmpl w:val="6A360D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DCF67D9"/>
    <w:multiLevelType w:val="hybridMultilevel"/>
    <w:tmpl w:val="574E9DA6"/>
    <w:lvl w:ilvl="0" w:tplc="2B4C4A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A8020C"/>
    <w:multiLevelType w:val="hybridMultilevel"/>
    <w:tmpl w:val="1D860DF6"/>
    <w:lvl w:ilvl="0" w:tplc="06FC528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040DD8"/>
    <w:multiLevelType w:val="hybridMultilevel"/>
    <w:tmpl w:val="ACC491A0"/>
    <w:lvl w:ilvl="0" w:tplc="24181FD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755763"/>
    <w:multiLevelType w:val="hybridMultilevel"/>
    <w:tmpl w:val="9E66342A"/>
    <w:lvl w:ilvl="0" w:tplc="49360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715FF7"/>
    <w:multiLevelType w:val="hybridMultilevel"/>
    <w:tmpl w:val="9904B678"/>
    <w:lvl w:ilvl="0" w:tplc="7E18DF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5A48BD"/>
    <w:multiLevelType w:val="hybridMultilevel"/>
    <w:tmpl w:val="E102CB6E"/>
    <w:lvl w:ilvl="0" w:tplc="B5065D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796D1A"/>
    <w:multiLevelType w:val="hybridMultilevel"/>
    <w:tmpl w:val="802CB58C"/>
    <w:lvl w:ilvl="0" w:tplc="099ADA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EC5DFB"/>
    <w:multiLevelType w:val="hybridMultilevel"/>
    <w:tmpl w:val="E910BD14"/>
    <w:lvl w:ilvl="0" w:tplc="B0ECFB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0523C8"/>
    <w:multiLevelType w:val="hybridMultilevel"/>
    <w:tmpl w:val="DC7032A2"/>
    <w:lvl w:ilvl="0" w:tplc="8AE8781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F24BD7"/>
    <w:multiLevelType w:val="hybridMultilevel"/>
    <w:tmpl w:val="1A906B28"/>
    <w:lvl w:ilvl="0" w:tplc="DA544F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2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884"/>
    <w:rsid w:val="0000476F"/>
    <w:rsid w:val="00017D1E"/>
    <w:rsid w:val="00087A78"/>
    <w:rsid w:val="000B57AF"/>
    <w:rsid w:val="000C2232"/>
    <w:rsid w:val="000C2EFF"/>
    <w:rsid w:val="000C3F62"/>
    <w:rsid w:val="000D1FD6"/>
    <w:rsid w:val="00111F90"/>
    <w:rsid w:val="001B0903"/>
    <w:rsid w:val="001D3FA8"/>
    <w:rsid w:val="00234884"/>
    <w:rsid w:val="002A0B2A"/>
    <w:rsid w:val="00310F3D"/>
    <w:rsid w:val="00321F71"/>
    <w:rsid w:val="00325F65"/>
    <w:rsid w:val="0034662C"/>
    <w:rsid w:val="00355898"/>
    <w:rsid w:val="004F52D3"/>
    <w:rsid w:val="005120E5"/>
    <w:rsid w:val="0057699C"/>
    <w:rsid w:val="00577D31"/>
    <w:rsid w:val="0058650D"/>
    <w:rsid w:val="00602C85"/>
    <w:rsid w:val="00674935"/>
    <w:rsid w:val="006B1E98"/>
    <w:rsid w:val="006F1E0E"/>
    <w:rsid w:val="0074482B"/>
    <w:rsid w:val="0076085F"/>
    <w:rsid w:val="008249D3"/>
    <w:rsid w:val="008441B2"/>
    <w:rsid w:val="00867B33"/>
    <w:rsid w:val="008B6AFB"/>
    <w:rsid w:val="008C2174"/>
    <w:rsid w:val="008D5A8F"/>
    <w:rsid w:val="008D7AA6"/>
    <w:rsid w:val="00917E9F"/>
    <w:rsid w:val="009B3500"/>
    <w:rsid w:val="009C0655"/>
    <w:rsid w:val="00B66EF5"/>
    <w:rsid w:val="00C40C66"/>
    <w:rsid w:val="00C9735E"/>
    <w:rsid w:val="00DD2C18"/>
    <w:rsid w:val="00E14219"/>
    <w:rsid w:val="00E77C8B"/>
    <w:rsid w:val="00E91B8F"/>
    <w:rsid w:val="00FC1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B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48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884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23488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25F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1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21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E14219"/>
    <w:pPr>
      <w:spacing w:line="240" w:lineRule="auto"/>
    </w:pPr>
    <w:rPr>
      <w:b/>
      <w:bCs/>
      <w:color w:val="4F81BD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76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699C"/>
    <w:rPr>
      <w:rFonts w:cs="Times New Roman"/>
    </w:rPr>
  </w:style>
  <w:style w:type="character" w:styleId="Hyperlink">
    <w:name w:val="Hyperlink"/>
    <w:basedOn w:val="DefaultParagraphFont"/>
    <w:uiPriority w:val="99"/>
    <w:rsid w:val="006F1E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78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tbn0.google.com/images?q=tbn:00aMeaNKZnebAM:http://img243.imageshack.us/img243/189/rainy1ra0.gif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http://www.clipartandcrafts.com/sample-graphics/cute-snowman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243.imageshack.us/img243/189/rainy1ra0.gi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3</Pages>
  <Words>800</Words>
  <Characters>4564</Characters>
  <Application>Microsoft Office Outlook</Application>
  <DocSecurity>0</DocSecurity>
  <Lines>0</Lines>
  <Paragraphs>0</Paragraphs>
  <ScaleCrop>false</ScaleCrop>
  <Company>WINCE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CEVOL5</dc:creator>
  <cp:keywords/>
  <dc:description/>
  <cp:lastModifiedBy>edanur</cp:lastModifiedBy>
  <cp:revision>12</cp:revision>
  <cp:lastPrinted>2011-01-10T07:58:00Z</cp:lastPrinted>
  <dcterms:created xsi:type="dcterms:W3CDTF">2011-01-09T17:05:00Z</dcterms:created>
  <dcterms:modified xsi:type="dcterms:W3CDTF">2011-01-15T19:53:00Z</dcterms:modified>
</cp:coreProperties>
</file>